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3BB4CA4C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122DC2">
              <w:rPr>
                <w:b/>
                <w:sz w:val="26"/>
                <w:szCs w:val="26"/>
              </w:rPr>
              <w:t>253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7F6C940B" w:rsidR="00C44B8B" w:rsidRPr="001961D1" w:rsidRDefault="003C062C" w:rsidP="001961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3C062C">
              <w:rPr>
                <w:b/>
                <w:sz w:val="26"/>
                <w:szCs w:val="26"/>
                <w:lang w:val="en-US"/>
              </w:rPr>
              <w:t>2</w:t>
            </w:r>
            <w:r w:rsidR="001961D1">
              <w:rPr>
                <w:b/>
                <w:sz w:val="26"/>
                <w:szCs w:val="26"/>
              </w:rPr>
              <w:t>326811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4DB0DEB6" w:rsidR="00612811" w:rsidRPr="00162990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D667F4">
        <w:rPr>
          <w:b/>
          <w:sz w:val="26"/>
          <w:szCs w:val="26"/>
        </w:rPr>
        <w:t xml:space="preserve">арматуры </w:t>
      </w:r>
      <w:proofErr w:type="gramStart"/>
      <w:r w:rsidR="00D667F4">
        <w:rPr>
          <w:b/>
          <w:sz w:val="26"/>
          <w:szCs w:val="26"/>
        </w:rPr>
        <w:t>к</w:t>
      </w:r>
      <w:proofErr w:type="gramEnd"/>
      <w:r w:rsidR="00D667F4">
        <w:rPr>
          <w:b/>
          <w:sz w:val="26"/>
          <w:szCs w:val="26"/>
        </w:rPr>
        <w:t xml:space="preserve"> СИП</w:t>
      </w:r>
      <w:r w:rsidR="00D73E6B">
        <w:rPr>
          <w:b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DC0201" w:rsidRPr="00DC0201">
        <w:rPr>
          <w:b/>
          <w:sz w:val="26"/>
          <w:szCs w:val="26"/>
        </w:rPr>
        <w:t>ОЗМ-150/95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162990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3198D1" w14:textId="77777777" w:rsidR="00F428F3" w:rsidRPr="00101DD6" w:rsidRDefault="00F428F3" w:rsidP="00F428F3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0F327355" w14:textId="77777777" w:rsidR="00F428F3" w:rsidRPr="007B6CB8" w:rsidRDefault="00F428F3" w:rsidP="00F428F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7103"/>
      </w:tblGrid>
      <w:tr w:rsidR="00F428F3" w:rsidRPr="00265BDD" w14:paraId="4192C2A2" w14:textId="77777777" w:rsidTr="006C5CF2">
        <w:tc>
          <w:tcPr>
            <w:tcW w:w="2801" w:type="dxa"/>
            <w:shd w:val="clear" w:color="auto" w:fill="auto"/>
          </w:tcPr>
          <w:p w14:paraId="1D7F31AA" w14:textId="77777777" w:rsidR="00F428F3" w:rsidRPr="00265BDD" w:rsidRDefault="00F428F3" w:rsidP="009F1EBC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7103" w:type="dxa"/>
            <w:shd w:val="clear" w:color="auto" w:fill="auto"/>
          </w:tcPr>
          <w:p w14:paraId="33A0F98F" w14:textId="77777777" w:rsidR="00F428F3" w:rsidRPr="00265BDD" w:rsidRDefault="00F428F3" w:rsidP="009F1EBC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DC0201" w:rsidRPr="00265BDD" w14:paraId="5C492A48" w14:textId="77777777" w:rsidTr="00F75448">
        <w:tc>
          <w:tcPr>
            <w:tcW w:w="2801" w:type="dxa"/>
            <w:shd w:val="clear" w:color="auto" w:fill="auto"/>
            <w:vAlign w:val="bottom"/>
          </w:tcPr>
          <w:p w14:paraId="364198F8" w14:textId="0E8FD046" w:rsidR="00DC0201" w:rsidRPr="00D8759B" w:rsidRDefault="00DC0201" w:rsidP="00F428F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0" w:name="_GoBack"/>
            <w:r>
              <w:rPr>
                <w:rFonts w:ascii="Tahoma" w:hAnsi="Tahoma" w:cs="Tahoma"/>
                <w:color w:val="000000"/>
              </w:rPr>
              <w:t>ОЗМ-150/95</w:t>
            </w:r>
            <w:bookmarkEnd w:id="0"/>
          </w:p>
        </w:tc>
        <w:tc>
          <w:tcPr>
            <w:tcW w:w="7103" w:type="dxa"/>
            <w:shd w:val="clear" w:color="auto" w:fill="auto"/>
            <w:vAlign w:val="center"/>
          </w:tcPr>
          <w:p w14:paraId="7F28D390" w14:textId="2DE32537" w:rsidR="00DC0201" w:rsidRPr="00265BDD" w:rsidRDefault="00DC0201" w:rsidP="006C5CF2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6CFFAEF7" w14:textId="44807888" w:rsidR="00A34829" w:rsidRPr="00F428F3" w:rsidRDefault="00F428F3" w:rsidP="00F428F3">
      <w:pPr>
        <w:tabs>
          <w:tab w:val="left" w:pos="709"/>
        </w:tabs>
        <w:spacing w:line="276" w:lineRule="auto"/>
        <w:ind w:firstLine="0"/>
        <w:rPr>
          <w:noProof/>
          <w:sz w:val="24"/>
          <w:szCs w:val="24"/>
        </w:rPr>
      </w:pPr>
      <w:r>
        <w:t xml:space="preserve"> </w:t>
      </w:r>
    </w:p>
    <w:p w14:paraId="21FC84FA" w14:textId="77777777" w:rsidR="00DC0201" w:rsidRPr="004D4E32" w:rsidRDefault="00DC0201" w:rsidP="00DC0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F863EF6" w14:textId="77777777" w:rsidR="00DC0201" w:rsidRDefault="00DC0201" w:rsidP="00DC0201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C2A62E6" w14:textId="77777777" w:rsidR="00DC0201" w:rsidRPr="00612811" w:rsidRDefault="00DC0201" w:rsidP="00DC020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120CB06" w14:textId="77777777" w:rsidR="00DC0201" w:rsidRPr="00A44491" w:rsidRDefault="00DC0201" w:rsidP="00DC0201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72198B3B" w14:textId="77777777" w:rsidR="00DC0201" w:rsidRDefault="00DC0201" w:rsidP="00DC02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58FF3F68" w14:textId="77777777" w:rsidR="00DC0201" w:rsidRDefault="00DC0201" w:rsidP="00DC02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330650D" w14:textId="77777777" w:rsidR="00DC0201" w:rsidRPr="00DE1E02" w:rsidRDefault="00DC0201" w:rsidP="00DC02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2A18FA0" w14:textId="77777777" w:rsidR="00DC0201" w:rsidRDefault="00DC0201" w:rsidP="00DC02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0F8FD2" w14:textId="77777777" w:rsidR="00DC0201" w:rsidRPr="004D4E32" w:rsidRDefault="00DC0201" w:rsidP="00DC0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0D2296" w14:textId="77777777" w:rsidR="00DC0201" w:rsidRPr="00DE1E02" w:rsidRDefault="00DC0201" w:rsidP="00DC020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65F4C745" w14:textId="77777777" w:rsidR="00DC0201" w:rsidRDefault="00DC0201" w:rsidP="00DC02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8D9D9F" w14:textId="77777777" w:rsidR="00DC0201" w:rsidRDefault="00DC0201" w:rsidP="00DC02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E4CAC2" w14:textId="77777777" w:rsidR="00DC0201" w:rsidRPr="004D4E32" w:rsidRDefault="00DC0201" w:rsidP="00DC0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54340D4" w14:textId="77777777" w:rsidR="00DC0201" w:rsidRPr="00DE1E02" w:rsidRDefault="00DC0201" w:rsidP="00DC020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1AE261" w14:textId="77777777" w:rsidR="00DC0201" w:rsidRPr="00612811" w:rsidRDefault="00DC0201" w:rsidP="00DC02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6B6326" w14:textId="77777777" w:rsidR="00DC0201" w:rsidRPr="004D4E32" w:rsidRDefault="00DC0201" w:rsidP="00DC0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CC7A6B0" w14:textId="77777777" w:rsidR="00DC0201" w:rsidRPr="00530F83" w:rsidRDefault="00DC0201" w:rsidP="00DC02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2526769" w14:textId="77777777" w:rsidR="00DC0201" w:rsidRPr="00A74D8D" w:rsidRDefault="00DC0201" w:rsidP="00DC020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E55E6D6" w14:textId="77777777" w:rsidR="00DC0201" w:rsidRPr="00A74D8D" w:rsidRDefault="00DC0201" w:rsidP="00DC020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085625A" w14:textId="77777777" w:rsidR="00DC0201" w:rsidRPr="00F64478" w:rsidRDefault="00DC0201" w:rsidP="00DC020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781B02E3" w14:textId="77777777" w:rsidR="00DC0201" w:rsidRDefault="00DC0201" w:rsidP="00DC020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4AC9C2" w14:textId="77777777" w:rsidR="00DC0201" w:rsidRPr="00BB6EA4" w:rsidRDefault="00DC0201" w:rsidP="00DC020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32AE4BB" w14:textId="77777777" w:rsidR="00DC0201" w:rsidRDefault="00DC0201" w:rsidP="00DC02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F9597D4" w14:textId="77777777" w:rsidR="00DC0201" w:rsidRDefault="00DC0201" w:rsidP="00DC02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EE54D6" w14:textId="77777777" w:rsidR="00DC0201" w:rsidRDefault="00DC0201" w:rsidP="00DC02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39981D" w14:textId="77777777" w:rsidR="00DC0201" w:rsidRDefault="00DC0201" w:rsidP="00DC0201">
      <w:pPr>
        <w:rPr>
          <w:sz w:val="26"/>
          <w:szCs w:val="26"/>
        </w:rPr>
      </w:pPr>
    </w:p>
    <w:p w14:paraId="3E8D92D6" w14:textId="77777777" w:rsidR="00DC0201" w:rsidRDefault="00DC0201" w:rsidP="00DC0201">
      <w:pPr>
        <w:rPr>
          <w:sz w:val="26"/>
          <w:szCs w:val="26"/>
        </w:rPr>
      </w:pPr>
    </w:p>
    <w:p w14:paraId="5846F0B6" w14:textId="77777777" w:rsidR="00DC0201" w:rsidRDefault="00DC0201" w:rsidP="00DC020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48D4F35" w14:textId="77777777" w:rsidR="00DC0201" w:rsidRDefault="00DC0201" w:rsidP="00DC020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C247CF8" w14:textId="77777777" w:rsidR="00DC0201" w:rsidRDefault="00DC0201" w:rsidP="00DC020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EDB1255" w14:textId="77777777" w:rsidR="00DC0201" w:rsidRPr="00612811" w:rsidRDefault="00DC0201" w:rsidP="00DC020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55B115D" w14:textId="77777777" w:rsidR="00DC0201" w:rsidRPr="00612811" w:rsidRDefault="00DC0201" w:rsidP="00DC020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8326931" w14:textId="55470E4D" w:rsidR="008A5CA5" w:rsidRPr="00F428F3" w:rsidRDefault="008A5CA5" w:rsidP="00DC0201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F428F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82710" w14:textId="77777777" w:rsidR="004821F4" w:rsidRDefault="004821F4">
      <w:r>
        <w:separator/>
      </w:r>
    </w:p>
  </w:endnote>
  <w:endnote w:type="continuationSeparator" w:id="0">
    <w:p w14:paraId="5A7C9990" w14:textId="77777777" w:rsidR="004821F4" w:rsidRDefault="0048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99396" w14:textId="77777777" w:rsidR="004821F4" w:rsidRDefault="004821F4">
      <w:r>
        <w:separator/>
      </w:r>
    </w:p>
  </w:footnote>
  <w:footnote w:type="continuationSeparator" w:id="0">
    <w:p w14:paraId="2034180C" w14:textId="77777777" w:rsidR="004821F4" w:rsidRDefault="00482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2DC2"/>
    <w:rsid w:val="001230A7"/>
    <w:rsid w:val="001264CC"/>
    <w:rsid w:val="00127334"/>
    <w:rsid w:val="001275C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99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1D1"/>
    <w:rsid w:val="001962E5"/>
    <w:rsid w:val="0019658A"/>
    <w:rsid w:val="00196802"/>
    <w:rsid w:val="00196AE4"/>
    <w:rsid w:val="001A22A5"/>
    <w:rsid w:val="001A2829"/>
    <w:rsid w:val="001A2AEB"/>
    <w:rsid w:val="001A2B79"/>
    <w:rsid w:val="001A4F47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1F4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1A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5CF2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3B17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9FE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F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09F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AA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E61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3B1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F4"/>
    <w:rsid w:val="00D67BCA"/>
    <w:rsid w:val="00D70BD4"/>
    <w:rsid w:val="00D7144D"/>
    <w:rsid w:val="00D71778"/>
    <w:rsid w:val="00D71A29"/>
    <w:rsid w:val="00D728D9"/>
    <w:rsid w:val="00D7328A"/>
    <w:rsid w:val="00D73CA5"/>
    <w:rsid w:val="00D73E6B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201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166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8F3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9E6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8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7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9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2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0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0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8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4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9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0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5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9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6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0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8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0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4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8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3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3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9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4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9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3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16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0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9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1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1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3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5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1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7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17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0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4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6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8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8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2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5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8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4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2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2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5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1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4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2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4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5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7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3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F3043-E307-41CD-BCF6-75FBDBEB5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48171F-A785-4D58-8A98-BC5BC9800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47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master</cp:lastModifiedBy>
  <cp:revision>7</cp:revision>
  <cp:lastPrinted>2010-09-30T14:29:00Z</cp:lastPrinted>
  <dcterms:created xsi:type="dcterms:W3CDTF">2016-02-25T05:17:00Z</dcterms:created>
  <dcterms:modified xsi:type="dcterms:W3CDTF">2017-10-05T07:06:00Z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